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46D2DB" w14:textId="77777777" w:rsidR="00AD4EE1" w:rsidRDefault="00AD4EE1" w:rsidP="00AD4EE1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GB"/>
        </w:rPr>
        <w:t>Thomas CHIEWE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>fl.1478)</w:t>
      </w:r>
    </w:p>
    <w:p w14:paraId="6A141038" w14:textId="77777777" w:rsidR="00AD4EE1" w:rsidRDefault="00AD4EE1" w:rsidP="00AD4EE1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of the church of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Chilerton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Cantelope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, diocese of Bath and Wells.</w:t>
      </w:r>
    </w:p>
    <w:p w14:paraId="1EBF2D6E" w14:textId="77777777" w:rsidR="00AD4EE1" w:rsidRDefault="00AD4EE1" w:rsidP="00AD4EE1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</w:p>
    <w:p w14:paraId="273E9CD2" w14:textId="77777777" w:rsidR="00AD4EE1" w:rsidRDefault="00AD4EE1" w:rsidP="00AD4EE1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</w:p>
    <w:p w14:paraId="2812DF2F" w14:textId="77777777" w:rsidR="00AD4EE1" w:rsidRDefault="00AD4EE1" w:rsidP="00AD4EE1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22 Apr.1478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He had resigned by this time.   (C.P.R. 1476-85 p.98)</w:t>
      </w:r>
    </w:p>
    <w:p w14:paraId="7708DF12" w14:textId="77777777" w:rsidR="00AD4EE1" w:rsidRDefault="00AD4EE1" w:rsidP="00AD4EE1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</w:p>
    <w:p w14:paraId="2A629CF1" w14:textId="77777777" w:rsidR="00AD4EE1" w:rsidRDefault="00AD4EE1" w:rsidP="00AD4EE1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</w:p>
    <w:p w14:paraId="242B9681" w14:textId="77777777" w:rsidR="00AD4EE1" w:rsidRDefault="00AD4EE1" w:rsidP="00AD4EE1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23 March 2021</w:t>
      </w:r>
    </w:p>
    <w:p w14:paraId="18BCDB8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00F55F" w14:textId="77777777" w:rsidR="00AD4EE1" w:rsidRDefault="00AD4EE1" w:rsidP="009139A6">
      <w:r>
        <w:separator/>
      </w:r>
    </w:p>
  </w:endnote>
  <w:endnote w:type="continuationSeparator" w:id="0">
    <w:p w14:paraId="5F7B0486" w14:textId="77777777" w:rsidR="00AD4EE1" w:rsidRDefault="00AD4E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504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E7D9A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350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3FA975" w14:textId="77777777" w:rsidR="00AD4EE1" w:rsidRDefault="00AD4EE1" w:rsidP="009139A6">
      <w:r>
        <w:separator/>
      </w:r>
    </w:p>
  </w:footnote>
  <w:footnote w:type="continuationSeparator" w:id="0">
    <w:p w14:paraId="5FD5139F" w14:textId="77777777" w:rsidR="00AD4EE1" w:rsidRDefault="00AD4E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A35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AC8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1E4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EE1"/>
    <w:rsid w:val="000666E0"/>
    <w:rsid w:val="002510B7"/>
    <w:rsid w:val="005C130B"/>
    <w:rsid w:val="00826F5C"/>
    <w:rsid w:val="009139A6"/>
    <w:rsid w:val="009448BB"/>
    <w:rsid w:val="00A3176C"/>
    <w:rsid w:val="00AD4EE1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F05EC"/>
  <w15:chartTrackingRefBased/>
  <w15:docId w15:val="{1FBC4308-6843-4B39-89BD-264D414A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2021-03-23T21:55:00Z</dcterms:created>
  <dcterms:modified xsi:type="dcterms:W3CDTF">2021-03-23T21:57:00Z</dcterms:modified>
</cp:coreProperties>
</file>